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201BE" w14:textId="77777777" w:rsidR="00391CD8" w:rsidRDefault="00391CD8" w:rsidP="00391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HENSHAW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14A9B3D6" w14:textId="77777777" w:rsidR="00391CD8" w:rsidRDefault="00391CD8" w:rsidP="00391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Barton on Humber. Mercer.</w:t>
      </w:r>
    </w:p>
    <w:p w14:paraId="4D64DC1A" w14:textId="77777777" w:rsidR="00391CD8" w:rsidRDefault="00391CD8" w:rsidP="00391C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5CB69A" w14:textId="77777777" w:rsidR="00391CD8" w:rsidRDefault="00391CD8" w:rsidP="00391C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D5EDAA" w14:textId="77777777" w:rsidR="00391CD8" w:rsidRDefault="00391CD8" w:rsidP="00391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outlawry in/Warwickshire for not appearing to satisfy </w:t>
      </w:r>
      <w:proofErr w:type="gramStart"/>
      <w:r>
        <w:rPr>
          <w:rFonts w:ascii="Times New Roman" w:hAnsi="Times New Roman" w:cs="Times New Roman"/>
          <w:sz w:val="24"/>
          <w:szCs w:val="24"/>
        </w:rPr>
        <w:t>Thomas</w:t>
      </w:r>
      <w:proofErr w:type="gramEnd"/>
    </w:p>
    <w:p w14:paraId="460B63AE" w14:textId="77777777" w:rsidR="00391CD8" w:rsidRDefault="00391CD8" w:rsidP="00391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Hales of Coventry(q.v.) of £9 18s 6d which Thomas Had recovered from him,</w:t>
      </w:r>
    </w:p>
    <w:p w14:paraId="3DFBEAA5" w14:textId="77777777" w:rsidR="00391CD8" w:rsidRDefault="00391CD8" w:rsidP="00391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having surrendered to the Fleet prison.</w:t>
      </w:r>
    </w:p>
    <w:p w14:paraId="04658D05" w14:textId="77777777" w:rsidR="00391CD8" w:rsidRDefault="00391CD8" w:rsidP="00391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p.132)</w:t>
      </w:r>
    </w:p>
    <w:p w14:paraId="46DF9A76" w14:textId="77777777" w:rsidR="00391CD8" w:rsidRDefault="00391CD8" w:rsidP="00391C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3569B3" w14:textId="77777777" w:rsidR="00391CD8" w:rsidRDefault="00391CD8" w:rsidP="00391C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24C0C9" w14:textId="77777777" w:rsidR="00391CD8" w:rsidRDefault="00391CD8" w:rsidP="00391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2021</w:t>
      </w:r>
    </w:p>
    <w:p w14:paraId="11144A1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36167" w14:textId="77777777" w:rsidR="00391CD8" w:rsidRDefault="00391CD8" w:rsidP="009139A6">
      <w:r>
        <w:separator/>
      </w:r>
    </w:p>
  </w:endnote>
  <w:endnote w:type="continuationSeparator" w:id="0">
    <w:p w14:paraId="5ED6D6B7" w14:textId="77777777" w:rsidR="00391CD8" w:rsidRDefault="00391C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51B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F2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1EF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B3E9A" w14:textId="77777777" w:rsidR="00391CD8" w:rsidRDefault="00391CD8" w:rsidP="009139A6">
      <w:r>
        <w:separator/>
      </w:r>
    </w:p>
  </w:footnote>
  <w:footnote w:type="continuationSeparator" w:id="0">
    <w:p w14:paraId="74A1522F" w14:textId="77777777" w:rsidR="00391CD8" w:rsidRDefault="00391C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4BF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ADA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DC4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D8"/>
    <w:rsid w:val="000666E0"/>
    <w:rsid w:val="002510B7"/>
    <w:rsid w:val="00391CD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72FF6"/>
  <w15:chartTrackingRefBased/>
  <w15:docId w15:val="{3BC7EAD9-C41C-4EC3-8849-F1906C07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2021-04-25T19:17:00Z</dcterms:created>
  <dcterms:modified xsi:type="dcterms:W3CDTF">2021-04-25T19:19:00Z</dcterms:modified>
</cp:coreProperties>
</file>